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A5692" w14:textId="77777777" w:rsidR="003B475D" w:rsidRDefault="003B475D" w:rsidP="003B4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MILNER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1F80C5D" w14:textId="77777777" w:rsidR="003B475D" w:rsidRDefault="003B475D" w:rsidP="003B4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Walesby</w:t>
      </w:r>
      <w:proofErr w:type="spellEnd"/>
      <w:r>
        <w:rPr>
          <w:rFonts w:ascii="Times New Roman" w:hAnsi="Times New Roman" w:cs="Times New Roman"/>
        </w:rPr>
        <w:t>, Lincolnshire. Milliner.</w:t>
      </w:r>
    </w:p>
    <w:p w14:paraId="23FEFFDD" w14:textId="77777777" w:rsidR="003B475D" w:rsidRDefault="003B475D" w:rsidP="003B475D">
      <w:pPr>
        <w:rPr>
          <w:rFonts w:ascii="Times New Roman" w:hAnsi="Times New Roman" w:cs="Times New Roman"/>
        </w:rPr>
      </w:pPr>
    </w:p>
    <w:p w14:paraId="08AA7DFC" w14:textId="77777777" w:rsidR="003B475D" w:rsidRDefault="003B475D" w:rsidP="003B475D">
      <w:pPr>
        <w:rPr>
          <w:rFonts w:ascii="Times New Roman" w:hAnsi="Times New Roman" w:cs="Times New Roman"/>
        </w:rPr>
      </w:pPr>
    </w:p>
    <w:p w14:paraId="0FAFD59C" w14:textId="77777777" w:rsidR="003B475D" w:rsidRDefault="003B475D" w:rsidP="003B475D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Moigne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Hugh </w:t>
      </w:r>
      <w:proofErr w:type="spellStart"/>
      <w:r>
        <w:rPr>
          <w:rFonts w:ascii="Times New Roman" w:hAnsi="Times New Roman" w:cs="Times New Roman"/>
        </w:rPr>
        <w:t>Duffeld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67A289D3" w14:textId="77777777" w:rsidR="003B475D" w:rsidRDefault="003B475D" w:rsidP="003B475D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Grainthorpe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Robynson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Owersby</w:t>
      </w:r>
      <w:proofErr w:type="spellEnd"/>
      <w:r>
        <w:rPr>
          <w:rFonts w:ascii="Times New Roman" w:hAnsi="Times New Roman" w:cs="Times New Roman"/>
        </w:rPr>
        <w:t>(q.v.).</w:t>
      </w:r>
    </w:p>
    <w:p w14:paraId="618E60C8" w14:textId="77777777" w:rsidR="003B475D" w:rsidRDefault="003B475D" w:rsidP="003B4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E23BF89" w14:textId="77777777" w:rsidR="003B475D" w:rsidRDefault="003B475D" w:rsidP="003B475D">
      <w:pPr>
        <w:rPr>
          <w:rFonts w:ascii="Times New Roman" w:hAnsi="Times New Roman" w:cs="Times New Roman"/>
        </w:rPr>
      </w:pPr>
    </w:p>
    <w:p w14:paraId="2C77AD4F" w14:textId="77777777" w:rsidR="003B475D" w:rsidRDefault="003B475D" w:rsidP="003B475D">
      <w:pPr>
        <w:rPr>
          <w:rFonts w:ascii="Times New Roman" w:hAnsi="Times New Roman" w:cs="Times New Roman"/>
        </w:rPr>
      </w:pPr>
    </w:p>
    <w:p w14:paraId="06406E91" w14:textId="77777777" w:rsidR="003B475D" w:rsidRDefault="003B475D" w:rsidP="003B4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May 2018</w:t>
      </w:r>
    </w:p>
    <w:p w14:paraId="0DEA246E" w14:textId="77777777" w:rsidR="006B2F86" w:rsidRPr="00E71FC3" w:rsidRDefault="003B47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30FF7" w14:textId="77777777" w:rsidR="003B475D" w:rsidRDefault="003B475D" w:rsidP="00E71FC3">
      <w:r>
        <w:separator/>
      </w:r>
    </w:p>
  </w:endnote>
  <w:endnote w:type="continuationSeparator" w:id="0">
    <w:p w14:paraId="22ABEC36" w14:textId="77777777" w:rsidR="003B475D" w:rsidRDefault="003B47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D61B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43A85" w14:textId="77777777" w:rsidR="003B475D" w:rsidRDefault="003B475D" w:rsidP="00E71FC3">
      <w:r>
        <w:separator/>
      </w:r>
    </w:p>
  </w:footnote>
  <w:footnote w:type="continuationSeparator" w:id="0">
    <w:p w14:paraId="5B4BF6D2" w14:textId="77777777" w:rsidR="003B475D" w:rsidRDefault="003B47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75D"/>
    <w:rsid w:val="001A7C09"/>
    <w:rsid w:val="003B475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36002"/>
  <w15:chartTrackingRefBased/>
  <w15:docId w15:val="{408524C8-42C8-42A9-96C7-F2FCBC08D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47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B47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2018-07-05T09:49:00Z</dcterms:created>
  <dcterms:modified xsi:type="dcterms:W3CDTF">2018-07-05T09:50:00Z</dcterms:modified>
</cp:coreProperties>
</file>